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176" w:rsidRDefault="00B17176" w:rsidP="00B17176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已婚（初婚）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B1717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76" w:rsidRDefault="00B1717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176" w:rsidRDefault="00B1717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176" w:rsidRDefault="00B1717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176" w:rsidRDefault="00B1717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176" w:rsidRDefault="00B1717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B1717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76" w:rsidRDefault="00B17176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17176" w:rsidRDefault="00B17176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17176" w:rsidRDefault="00B17176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17176" w:rsidRDefault="00B17176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17176" w:rsidRDefault="00B17176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B1717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76" w:rsidRDefault="00B17176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17176" w:rsidRDefault="00B17176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17176" w:rsidRDefault="00B17176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17176" w:rsidRDefault="00B17176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17176" w:rsidRDefault="00B17176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B1717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76" w:rsidRDefault="00B17176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结婚证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17176" w:rsidRDefault="00B17176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17176" w:rsidRDefault="00B17176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17176" w:rsidRDefault="00B17176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17176" w:rsidRDefault="00B17176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B17176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76" w:rsidRDefault="00B17176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17176" w:rsidRDefault="00B17176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17176" w:rsidRDefault="00B17176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17176" w:rsidRDefault="00B17176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17176" w:rsidRDefault="00B17176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B17176" w:rsidRDefault="00B17176" w:rsidP="008E4CFF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>2</w:t>
      </w:r>
      <w:r>
        <w:rPr>
          <w:rFonts w:ascii="黑体" w:eastAsia="黑体" w:hAnsi="黑体" w:cs="黑体" w:hint="eastAsia"/>
          <w:sz w:val="21"/>
          <w:szCs w:val="21"/>
        </w:rPr>
        <w:t>、最快办结时限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B17176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76" w:rsidRDefault="00B1717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17176" w:rsidRDefault="00B17176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B17176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76" w:rsidRDefault="00B1717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17176" w:rsidRDefault="00B17176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176" w:rsidRDefault="00B1717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17176" w:rsidRDefault="00B17176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B17176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76" w:rsidRDefault="00B1717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17176" w:rsidRDefault="00B17176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176" w:rsidRDefault="00B1717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17176" w:rsidRDefault="00B17176" w:rsidP="00B2334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B17176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76" w:rsidRDefault="00B1717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17176" w:rsidRDefault="00B17176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176" w:rsidRDefault="00B17176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17176" w:rsidRDefault="00B17176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B17176" w:rsidRPr="00060DEA" w:rsidRDefault="00B17176">
      <w:pPr>
        <w:rPr>
          <w:rFonts w:cs="Times New Roman"/>
        </w:rPr>
      </w:pPr>
    </w:p>
    <w:sectPr w:rsidR="00B17176" w:rsidRPr="00060DEA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176" w:rsidRDefault="00B17176" w:rsidP="00060DE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17176" w:rsidRDefault="00B17176" w:rsidP="00060DE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176" w:rsidRDefault="00B17176" w:rsidP="00060DE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17176" w:rsidRDefault="00B17176" w:rsidP="00060DE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74AD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0DEA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688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090A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2611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D99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5556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2809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4CFF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3BF9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3F6"/>
    <w:rsid w:val="009D76C8"/>
    <w:rsid w:val="009D7BDD"/>
    <w:rsid w:val="009E0215"/>
    <w:rsid w:val="009E16E5"/>
    <w:rsid w:val="009E2C37"/>
    <w:rsid w:val="009E4DE2"/>
    <w:rsid w:val="009E5EA5"/>
    <w:rsid w:val="009E63DE"/>
    <w:rsid w:val="009E74AD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5D79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0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6BB4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176"/>
    <w:rsid w:val="00B17C26"/>
    <w:rsid w:val="00B20B99"/>
    <w:rsid w:val="00B21D52"/>
    <w:rsid w:val="00B2334E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0A2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28CE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256C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36F2C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DEA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60DE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60DEA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60DEA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60D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92</Words>
  <Characters>530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6</cp:revision>
  <dcterms:created xsi:type="dcterms:W3CDTF">2018-07-21T11:29:00Z</dcterms:created>
  <dcterms:modified xsi:type="dcterms:W3CDTF">2018-08-04T05:58:00Z</dcterms:modified>
</cp:coreProperties>
</file>